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1680"/>
        <w:gridCol w:w="1680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22E5DE40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603B7C00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10EAEF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1B1FB" w14:textId="24C32A67" w:rsidR="00975682" w:rsidRDefault="00975682" w:rsidP="00E94FD9">
            <w:pPr>
              <w:ind w:right="-11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AC757C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336E34BF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678BFE9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00B2A952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611666AF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1057292B" w14:textId="77777777">
        <w:trPr>
          <w:cantSplit/>
          <w:tblHeader/>
        </w:trPr>
        <w:tc>
          <w:tcPr>
            <w:tcW w:w="2040" w:type="dxa"/>
            <w:gridSpan w:val="3"/>
            <w:tcBorders>
              <w:left w:val="nil"/>
            </w:tcBorders>
            <w:vAlign w:val="center"/>
          </w:tcPr>
          <w:p w14:paraId="25EA5B48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680" w:type="dxa"/>
            <w:vMerge w:val="restart"/>
            <w:vAlign w:val="center"/>
          </w:tcPr>
          <w:p w14:paraId="2ABC8F1B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1ECAD042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65A43876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6816E174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50D41022" w14:textId="779279F4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</w:t>
            </w:r>
          </w:p>
          <w:p w14:paraId="727BBEE4" w14:textId="495D8698" w:rsidR="00975682" w:rsidRDefault="00A22BC5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預</w:t>
            </w:r>
            <w:r w:rsidR="00975682"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080BE314" w14:textId="77777777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7AD2FF4E" w14:textId="77777777" w:rsidR="00975682" w:rsidRDefault="00975682" w:rsidP="00503FC3">
            <w:pPr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1680" w:type="dxa"/>
            <w:vAlign w:val="center"/>
          </w:tcPr>
          <w:p w14:paraId="0B994561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680" w:type="dxa"/>
            <w:vMerge/>
            <w:vAlign w:val="center"/>
          </w:tcPr>
          <w:p w14:paraId="12075F66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3FE398A2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19634AC2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1137A808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1F35ED2F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72D8F957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08E27392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72787058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17AC4AD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2DD7D91F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4CB13D8C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4693020B" w14:textId="77777777" w:rsidR="00975682" w:rsidRDefault="00975682" w:rsidP="00503FC3">
            <w:pPr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10C24634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AC757C" w:rsidRPr="00813DBF" w14:paraId="6AD0FF33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47D704A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B49C284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B8108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11,414,731,000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5FDFD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10,209,599,690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1A32A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136,989,804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016602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82,194,409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5737B3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10,428,783,903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4B4FB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3DEBB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7680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AD902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10,209,599,690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80254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136,989,804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23BB7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82,194,409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6DC6CF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10,428,783,903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4C652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- 985,947,097</w:t>
            </w:r>
          </w:p>
        </w:tc>
      </w:tr>
      <w:tr w:rsidR="00AC757C" w:rsidRPr="00813DBF" w14:paraId="4C8880DB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EDB41A9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6C72D89E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ED18B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2,291,645,000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D9ECE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2,058,313,651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637F7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91DCEC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2,366,017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9253E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2,060,679,668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A993D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989D0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CD092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E527D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2,058,313,651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37051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CAA82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2,366,017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A1E2D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2,060,679,668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98849E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- 230,965,332</w:t>
            </w:r>
          </w:p>
        </w:tc>
      </w:tr>
      <w:tr w:rsidR="00AC757C" w14:paraId="5C437849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BC42C26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FDE7870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BF10D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586,157,000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F6E69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476,985,198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FA30A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29A78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566,017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0BA6B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477,551,215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08F80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1F19B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29D20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6C176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476,985,198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CA029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120B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566,017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E19EA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477,551,215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08FEB5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- 108,605,785</w:t>
            </w:r>
          </w:p>
        </w:tc>
      </w:tr>
      <w:tr w:rsidR="00AC757C" w14:paraId="5CBA8BF7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6A7E16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73C53E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62BEA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223,328,000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38F26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194,386,255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B8E65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169479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EB1C6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194,386,255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AC907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30617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8839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7C7AB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194,386,255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7CA70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1FBA1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33C1D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194,386,255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49FACF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- 28,941,745</w:t>
            </w:r>
          </w:p>
        </w:tc>
      </w:tr>
      <w:tr w:rsidR="00AC757C" w14:paraId="66D28BCD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986A94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3DA687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2A5F2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657,761,000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90903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618,196,290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FA5BC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A00FE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8DE6C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618,196,290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DA66E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AAC89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DE41C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8EC2A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618,196,290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CEDD4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0AFD3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A1622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618,196,290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3F41F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- 39,564,710</w:t>
            </w:r>
          </w:p>
        </w:tc>
      </w:tr>
      <w:tr w:rsidR="00AC757C" w14:paraId="48382A64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64A26F8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C5B65C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CF1BF1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756,574,000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3C9CC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706,960,911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D56C2A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476440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1CB13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706,960,911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C6BBD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21A19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41005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B5CA7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706,960,911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25030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F3296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87E47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706,960,911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540B0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- 49,613,089</w:t>
            </w:r>
          </w:p>
        </w:tc>
      </w:tr>
      <w:tr w:rsidR="00AC757C" w14:paraId="50BE2CA7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DBF1B2A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781F61F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CBD14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67,825,000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27D48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61,784,997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11FD9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5395D2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B73A7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63,584,997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BDCC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6077A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DB53E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2F9A8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61,784,997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47979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903DF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1,800,000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3A64E6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63,584,997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1B84B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- 4,240,003</w:t>
            </w:r>
          </w:p>
        </w:tc>
      </w:tr>
      <w:tr w:rsidR="00AC757C" w:rsidRPr="00813DBF" w14:paraId="4E3CE901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AC3DEE8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374B34C3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B33E57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3,193,150,000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F620A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3,126,510,931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D4E8EA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9C2EE7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8,316,800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4215C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3,134,827,731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49698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612BE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DE96B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49854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3,126,510,931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8A227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5857B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8,316,800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29DB5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3,134,827,731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CCFE2C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- 58,322,269</w:t>
            </w:r>
          </w:p>
        </w:tc>
      </w:tr>
      <w:tr w:rsidR="00AC757C" w14:paraId="2DAB91A0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C3A20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2CD2FF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7A7474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2,823,601,000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66ED1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2,793,172,541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A2C4A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5F1C1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0C4E3D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2,793,172,541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6567E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4FD6C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EF12D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B2A2B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2,793,172,541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1818F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381E20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C9899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2,793,172,541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AFB47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- 30,428,459</w:t>
            </w:r>
          </w:p>
        </w:tc>
      </w:tr>
      <w:tr w:rsidR="00AC757C" w14:paraId="5095FC8B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9FE70C8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397157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3BDD16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369,549,000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180CA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333,338,390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A941A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D4849E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8,316,800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9472F2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341,655,190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E8D31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F7171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3D78E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538AC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333,338,390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F1CB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FCF24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8,316,800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E7027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341,655,190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56F23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- 27,893,810</w:t>
            </w:r>
          </w:p>
        </w:tc>
      </w:tr>
      <w:tr w:rsidR="00AC757C" w:rsidRPr="00813DBF" w14:paraId="53C368AE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50649EC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D4EAC03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E29E1A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2,780,361,000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C2B98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2,291,986,886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454658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135,826,562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4C7E50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54,682,202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AB0AF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2,482,495,650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D0D7F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FABD1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35977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E0178B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2,291,986,886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80EA4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135,826,562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A9ACC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54,682,202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55D3C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2,482,495,650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8A9C3A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- 297,865,350</w:t>
            </w:r>
          </w:p>
        </w:tc>
      </w:tr>
      <w:tr w:rsidR="00AC757C" w14:paraId="130C155A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A93CFF4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9D76F7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AE9CBD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787,049,000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3D65A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652,181,937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C715EC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44DF17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11,845,356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34BDF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664,027,293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6889D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7DDB0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4832B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BCDB56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652,181,937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B3EE2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C3420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11,845,356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FC9D34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664,027,293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BBFE0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- 123,021,707</w:t>
            </w:r>
          </w:p>
        </w:tc>
      </w:tr>
      <w:tr w:rsidR="00AC757C" w14:paraId="4CC94E29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19BDEE2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C25EFD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C2F66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244,220,000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74069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209,861,346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2CBC2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13ABEC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13,762,020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5B5518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223,623,366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065AE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D9165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3A248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990A1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209,861,346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25F30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AE8E3A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13,762,020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372598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223,623,366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E192C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- 20,596,634</w:t>
            </w:r>
          </w:p>
        </w:tc>
      </w:tr>
      <w:tr w:rsidR="00AC757C" w14:paraId="5C12424C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1C8619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55EBB9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E4105A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581,132,000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83A62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476,610,757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89D3A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A896AF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10,867,645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4D9292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487,478,402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0D53A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4FF3C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47202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DA89D3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476,610,757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A3C09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21100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10,867,645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70402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487,478,402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559AB6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- 93,653,598</w:t>
            </w:r>
          </w:p>
        </w:tc>
      </w:tr>
      <w:tr w:rsidR="00AC757C" w14:paraId="28224420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386454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1DD087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D582F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1,167,960,000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0D1E5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953,332,846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B527BD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135,826,562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666182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18,207,181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B9BF2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1,107,366,589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E60D7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A0263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E7C3F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565B8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953,332,846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01769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135,826,562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82EB20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18,207,181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7195F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1,107,366,589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A92ADC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- 60,593,411</w:t>
            </w:r>
          </w:p>
        </w:tc>
      </w:tr>
      <w:tr w:rsidR="00AC757C" w:rsidRPr="00813DBF" w14:paraId="6CA37143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59C515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18EA89DF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B7FA1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1,856,447,000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5031D0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1,664,922,233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7D5E0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1,163,242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B8BF24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7,543,250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DA642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1,673,628,725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42497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097E1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37688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B144D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1,664,922,233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AB422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1,163,242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16903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7,543,250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8A8507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1,673,628,725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C24036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- 182,818,275</w:t>
            </w:r>
          </w:p>
        </w:tc>
      </w:tr>
      <w:tr w:rsidR="00AC757C" w14:paraId="0BE24ADD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53D184A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3D9BFF4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3A5AAC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41,354,000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595D53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38,505,700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222E2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A5128F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9E732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38,505,700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B4D26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EF8591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7F810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84EA8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38,505,700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268E9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3A1F1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6C85B9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38,505,700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6EE20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- 2,848,300</w:t>
            </w:r>
          </w:p>
        </w:tc>
      </w:tr>
      <w:tr w:rsidR="00AC757C" w14:paraId="3035213A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35EC0CD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5173B02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3FA0F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60,624,000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F0E99B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42,360,052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2AE81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F170E5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8D810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42,360,052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9C0BE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81DB1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ABEB4F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31E0C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42,360,052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1899CE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754CC2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29525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42,360,052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B48501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- 18,263,948</w:t>
            </w:r>
          </w:p>
        </w:tc>
      </w:tr>
      <w:tr w:rsidR="00AC757C" w14:paraId="79BF5C6F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148819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5A1522E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8DA890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912,776,000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2C6A59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784,062,061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CB242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13638D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6,128,000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2F802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790,190,061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53144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3EE10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4B559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31FFE8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784,062,061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73D45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FA4CA0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6,128,000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7DEA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790,190,061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D56E5E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- 122,585,939</w:t>
            </w:r>
          </w:p>
        </w:tc>
      </w:tr>
      <w:tr w:rsidR="00AC757C" w14:paraId="15CC5922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D49F607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702D01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7B5DA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841,693,000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C389E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799,994,420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8F624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1,163,242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9B9159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1,415,250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7DB0E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802,572,912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F925A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25477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2652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5EB43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799,994,420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E33E31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1,163,242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9CC08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1,415,250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92D19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802,572,912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7F397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- 39,120,088</w:t>
            </w:r>
          </w:p>
        </w:tc>
      </w:tr>
      <w:tr w:rsidR="00AC757C" w:rsidRPr="00813DBF" w14:paraId="0A63F0E6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B842B2B" w14:textId="77777777" w:rsidR="00AC757C" w:rsidRPr="00961D6A" w:rsidRDefault="00AC757C" w:rsidP="00E52245">
            <w:pPr>
              <w:snapToGrid w:val="0"/>
              <w:spacing w:line="41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7878E4D6" w14:textId="5B1FDF7D" w:rsidR="00AC757C" w:rsidRPr="00813DBF" w:rsidRDefault="00AC757C" w:rsidP="00BE374A">
            <w:pPr>
              <w:snapToGrid w:val="0"/>
              <w:spacing w:beforeLines="40" w:before="144" w:line="240" w:lineRule="exact"/>
              <w:ind w:leftChars="10" w:left="24"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</w:t>
            </w:r>
            <w:r w:rsidR="00E714F6">
              <w:rPr>
                <w:rFonts w:ascii="標楷體" w:eastAsia="標楷體" w:hAnsi="標楷體"/>
                <w:b/>
                <w:noProof/>
                <w:spacing w:val="-10"/>
                <w:sz w:val="20"/>
              </w:rPr>
              <w:br/>
            </w: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0EFEC3D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402,382,000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F46BBCD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374,595,104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79F6091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488440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7,793,561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06628A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382,388,665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CFF396C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4AD6A6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019863B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3F5CCD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374,595,104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D7F65E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136271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7,793,561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B47147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382,388,665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26A7DAB" w14:textId="77777777" w:rsidR="00AC757C" w:rsidRPr="003351A8" w:rsidRDefault="00AC757C" w:rsidP="00E52245">
            <w:pPr>
              <w:snapToGrid w:val="0"/>
              <w:spacing w:line="41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- 19,993,335</w:t>
            </w:r>
          </w:p>
        </w:tc>
      </w:tr>
      <w:tr w:rsidR="00AC757C" w14:paraId="0E14B5AC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71D70FC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F844DAF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A5201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386,000,000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CE0E5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363,052,577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A08171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6A82C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7,793,561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827F9A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370,846,138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A2B64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374D1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95EF0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00DBC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363,052,577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FD411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B694F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7,793,561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C7E063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370,846,138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C0A20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- 15,153,862</w:t>
            </w:r>
          </w:p>
        </w:tc>
      </w:tr>
      <w:tr w:rsidR="00AC757C" w14:paraId="200EC8BA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B8A33C4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FF0CD75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406C08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16,382,000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2147EF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11,542,527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56A81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27C1BB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E409B7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11,542,527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F9814F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693C8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44813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1E7B0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11,542,527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62265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B65A1E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022ED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11,542,527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FCC6A1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- 4,839,473</w:t>
            </w:r>
          </w:p>
        </w:tc>
      </w:tr>
      <w:tr w:rsidR="00AC757C" w:rsidRPr="00813DBF" w14:paraId="69C7BB74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2374F46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4EE92A1D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0173C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661,896,000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CC3599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507D2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3DCFFE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5315F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E7F848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0BB49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1BC94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05095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A4383E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280B1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3E207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C71188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- 29,773,160</w:t>
            </w:r>
          </w:p>
        </w:tc>
      </w:tr>
      <w:tr w:rsidR="00AC757C" w14:paraId="635E875F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E6F3000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A914830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8B51A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661,896,000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5C7281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459C05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234961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66F751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EC6AD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CBB8B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7ADD1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80783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9002E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0CB877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17F71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632,122,840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6FA6C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- 29,773,160</w:t>
            </w:r>
          </w:p>
        </w:tc>
      </w:tr>
      <w:tr w:rsidR="00AC757C" w:rsidRPr="00813DBF" w14:paraId="41646088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C7C283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</w:p>
        </w:tc>
        <w:tc>
          <w:tcPr>
            <w:tcW w:w="1680" w:type="dxa"/>
            <w:shd w:val="clear" w:color="auto" w:fill="auto"/>
            <w:vAlign w:val="center"/>
          </w:tcPr>
          <w:p w14:paraId="0220BF79" w14:textId="77777777" w:rsidR="00AC757C" w:rsidRPr="00813DBF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813DBF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D5E3C7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228,850,000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43050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61,148,045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D243C2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223710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1,492,579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4B374A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62,640,624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002F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CE89C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88A58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423CA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61,148,045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1C9C2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b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9EFEF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1,492,579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A9686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62,640,624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16591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b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b/>
                <w:noProof/>
                <w:spacing w:val="-10"/>
                <w:sz w:val="18"/>
                <w:szCs w:val="18"/>
              </w:rPr>
              <w:t>- 166,209,376</w:t>
            </w:r>
          </w:p>
        </w:tc>
      </w:tr>
      <w:tr w:rsidR="00AC757C" w14:paraId="7D8CBA9E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2D81C72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7C80F7C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平衡預算補助支出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107129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40,883,000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760FF2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40,883,000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F293BE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BEC0AB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64342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40,883,000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3160A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55F87B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2A4C70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C3690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40,883,000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EA0698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FD979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E62FC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40,883,000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6184E9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</w:tr>
      <w:tr w:rsidR="00AC757C" w14:paraId="127AEFC4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AE03A95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7343149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53781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167,902,000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33CC0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20,265,045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26D3B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F946BD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1,492,579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FA13F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21,757,624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DBA93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F68FD2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F84F05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5FC43AA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20,265,045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BCAA39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DB21E6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1,492,579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B0628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21,757,624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3C18793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- 146,144,376</w:t>
            </w:r>
          </w:p>
        </w:tc>
      </w:tr>
      <w:tr w:rsidR="00AC757C" w14:paraId="15A9317D" w14:textId="77777777" w:rsidTr="00BF39B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14CF21F" w14:textId="77777777" w:rsidR="00AC757C" w:rsidRPr="00961D6A" w:rsidRDefault="00AC757C" w:rsidP="00273C53">
            <w:pPr>
              <w:snapToGrid w:val="0"/>
              <w:spacing w:line="420" w:lineRule="exact"/>
              <w:ind w:rightChars="17" w:right="41"/>
              <w:jc w:val="center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961D6A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FF1406A" w14:textId="77777777" w:rsidR="00AC757C" w:rsidRDefault="00AC757C" w:rsidP="00273C53">
            <w:pPr>
              <w:snapToGrid w:val="0"/>
              <w:spacing w:line="42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8F03E4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541025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20,065,000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03A9A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907B2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6D1814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5A43A8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E27851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62EB80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56E75D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5F6E0AF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B1663D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5009614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28A63D7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 w:hint="eastAsia"/>
                <w:noProof/>
                <w:spacing w:val="-10"/>
                <w:sz w:val="18"/>
                <w:szCs w:val="18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25227E" w14:textId="77777777" w:rsidR="00AC757C" w:rsidRPr="003351A8" w:rsidRDefault="00AC757C" w:rsidP="00273C53">
            <w:pPr>
              <w:snapToGrid w:val="0"/>
              <w:spacing w:line="420" w:lineRule="exact"/>
              <w:ind w:right="17"/>
              <w:jc w:val="right"/>
              <w:rPr>
                <w:rFonts w:ascii="細明體" w:eastAsia="細明體" w:hAnsi="細明體"/>
                <w:spacing w:val="-10"/>
                <w:sz w:val="18"/>
                <w:szCs w:val="18"/>
              </w:rPr>
            </w:pPr>
            <w:r w:rsidRPr="003351A8">
              <w:rPr>
                <w:rFonts w:ascii="細明體" w:eastAsia="細明體" w:hAnsi="細明體"/>
                <w:noProof/>
                <w:spacing w:val="-10"/>
                <w:sz w:val="18"/>
                <w:szCs w:val="18"/>
              </w:rPr>
              <w:t>- 20,065,000</w:t>
            </w:r>
          </w:p>
        </w:tc>
      </w:tr>
    </w:tbl>
    <w:p w14:paraId="56BFCFE3" w14:textId="450E2A2F" w:rsidR="005A5C82" w:rsidRPr="005A5C82" w:rsidRDefault="00A22BC5" w:rsidP="00E52245">
      <w:pPr>
        <w:pStyle w:val="a3"/>
        <w:tabs>
          <w:tab w:val="clear" w:pos="4153"/>
          <w:tab w:val="clear" w:pos="8306"/>
        </w:tabs>
        <w:snapToGrid/>
        <w:spacing w:line="24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18"/>
          <w:szCs w:val="18"/>
        </w:rPr>
        <w:t>註：114年度第二預備金原編列預算數4,000萬元，經縣政府核准動支1,993萬餘元，</w:t>
      </w:r>
      <w:r w:rsidR="00260CF4">
        <w:rPr>
          <w:rFonts w:ascii="標楷體" w:eastAsia="標楷體" w:hAnsi="標楷體" w:hint="eastAsia"/>
          <w:sz w:val="18"/>
          <w:szCs w:val="18"/>
        </w:rPr>
        <w:t>均為經常門</w:t>
      </w:r>
      <w:r>
        <w:rPr>
          <w:rFonts w:ascii="標楷體" w:eastAsia="標楷體" w:hAnsi="標楷體" w:hint="eastAsia"/>
          <w:sz w:val="18"/>
          <w:szCs w:val="18"/>
        </w:rPr>
        <w:t>。</w:t>
      </w:r>
    </w:p>
    <w:sectPr w:rsidR="005A5C82" w:rsidRPr="005A5C82" w:rsidSect="009E573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64C81" w14:textId="77777777" w:rsidR="00AC757C" w:rsidRDefault="00AC757C">
      <w:r>
        <w:separator/>
      </w:r>
    </w:p>
  </w:endnote>
  <w:endnote w:type="continuationSeparator" w:id="0">
    <w:p w14:paraId="5E73490D" w14:textId="77777777" w:rsidR="00AC757C" w:rsidRDefault="00AC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193B0" w14:textId="77777777" w:rsidR="00461A01" w:rsidRDefault="00461A0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8C703" w14:textId="77777777" w:rsidR="00461A01" w:rsidRDefault="00461A01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78876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5DDF5C7" w14:textId="66641A05" w:rsidR="00284B86" w:rsidRPr="00755A8A" w:rsidRDefault="00284B86" w:rsidP="00755A8A">
        <w:pPr>
          <w:pStyle w:val="a4"/>
          <w:spacing w:line="240" w:lineRule="exact"/>
          <w:jc w:val="center"/>
          <w:rPr>
            <w:rFonts w:ascii="標楷體" w:eastAsia="標楷體" w:hAnsi="標楷體"/>
          </w:rPr>
        </w:pPr>
        <w:r w:rsidRPr="00E94FD9">
          <w:rPr>
            <w:rFonts w:ascii="標楷體" w:eastAsia="標楷體" w:hAnsi="標楷體" w:hint="eastAsia"/>
          </w:rPr>
          <w:t>第1</w:t>
        </w:r>
        <w:r w:rsidRPr="00E94FD9">
          <w:rPr>
            <w:rFonts w:ascii="標楷體" w:eastAsia="標楷體" w:hAnsi="標楷體"/>
          </w:rPr>
          <w:t>0-</w:t>
        </w:r>
        <w:r w:rsidR="00E94FD9" w:rsidRPr="00E94FD9">
          <w:rPr>
            <w:rFonts w:ascii="標楷體" w:eastAsia="標楷體" w:hAnsi="標楷體" w:hint="eastAsia"/>
          </w:rPr>
          <w:t>2</w:t>
        </w:r>
        <w:r w:rsidR="00461A01">
          <w:rPr>
            <w:rFonts w:ascii="標楷體" w:eastAsia="標楷體" w:hAnsi="標楷體" w:hint="eastAsia"/>
          </w:rPr>
          <w:t>-1</w:t>
        </w:r>
        <w:r w:rsidRPr="00E94FD9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728AF" w14:textId="77777777" w:rsidR="00AC757C" w:rsidRDefault="00AC757C">
      <w:r>
        <w:separator/>
      </w:r>
    </w:p>
  </w:footnote>
  <w:footnote w:type="continuationSeparator" w:id="0">
    <w:p w14:paraId="383AC701" w14:textId="77777777" w:rsidR="00AC757C" w:rsidRDefault="00AC75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D3DEBC" w14:textId="77777777" w:rsidR="00461A01" w:rsidRDefault="00461A0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F6745" w14:textId="18FB5CCA" w:rsidR="00975682" w:rsidRDefault="00961D6A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1C6EDC" w:rsidRPr="001C6ED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1C6EDC" w:rsidRPr="001C6EDC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1C6EDC" w:rsidRPr="001C6EDC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  <w:r w:rsidR="001C6EDC" w:rsidRPr="001C6EDC">
      <w:rPr>
        <w:rFonts w:ascii="標楷體" w:eastAsia="標楷體" w:hAnsi="標楷體"/>
        <w:bCs/>
        <w:spacing w:val="40"/>
        <w:sz w:val="24"/>
        <w:szCs w:val="24"/>
      </w:rPr>
      <w:t>(續)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737F3" w14:textId="5292F1E1" w:rsidR="00975682" w:rsidRPr="003351A8" w:rsidRDefault="00961D6A">
    <w:pPr>
      <w:pStyle w:val="a3"/>
      <w:jc w:val="center"/>
      <w:rPr>
        <w:b/>
        <w:sz w:val="36"/>
        <w:szCs w:val="36"/>
      </w:rPr>
    </w:pPr>
    <w:r w:rsidRPr="003351A8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二</w:t>
    </w:r>
    <w:r w:rsidR="000E09BC" w:rsidRPr="003351A8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975682" w:rsidRPr="003351A8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r w:rsidR="001C6EDC" w:rsidRPr="003351A8">
      <w:rPr>
        <w:rFonts w:ascii="標楷體" w:eastAsia="標楷體" w:hAnsi="標楷體" w:hint="eastAsia"/>
        <w:b/>
        <w:spacing w:val="60"/>
        <w:sz w:val="36"/>
        <w:szCs w:val="36"/>
        <w:u w:val="single"/>
      </w:rPr>
      <w:t>114</w:t>
    </w:r>
    <w:r w:rsidR="00975682" w:rsidRPr="003351A8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="001C6EDC" w:rsidRPr="003351A8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975682" w:rsidRPr="003351A8">
      <w:rPr>
        <w:rFonts w:ascii="標楷體" w:eastAsia="標楷體" w:hint="eastAsia"/>
        <w:b/>
        <w:spacing w:val="60"/>
        <w:sz w:val="36"/>
        <w:szCs w:val="36"/>
        <w:u w:val="single"/>
      </w:rPr>
      <w:t>總決算歲出政事別</w:t>
    </w:r>
    <w:r w:rsidR="001C6EDC" w:rsidRPr="003351A8">
      <w:rPr>
        <w:rFonts w:ascii="標楷體" w:eastAsia="標楷體" w:hAnsi="標楷體" w:hint="eastAsia"/>
        <w:b/>
        <w:spacing w:val="60"/>
        <w:sz w:val="36"/>
        <w:szCs w:val="36"/>
        <w:u w:val="single"/>
      </w:rPr>
      <w:t>經常門</w:t>
    </w:r>
    <w:r w:rsidR="00975682" w:rsidRPr="003351A8">
      <w:rPr>
        <w:rFonts w:ascii="標楷體" w:eastAsia="標楷體" w:hint="eastAsia"/>
        <w:b/>
        <w:spacing w:val="60"/>
        <w:sz w:val="36"/>
        <w:szCs w:val="36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57C"/>
    <w:rsid w:val="000E09BC"/>
    <w:rsid w:val="00187730"/>
    <w:rsid w:val="001C6EDC"/>
    <w:rsid w:val="00260CF4"/>
    <w:rsid w:val="00273C53"/>
    <w:rsid w:val="00284B86"/>
    <w:rsid w:val="002B20C7"/>
    <w:rsid w:val="00323C62"/>
    <w:rsid w:val="003351A8"/>
    <w:rsid w:val="0038701A"/>
    <w:rsid w:val="00461A01"/>
    <w:rsid w:val="004B41BD"/>
    <w:rsid w:val="00503FC3"/>
    <w:rsid w:val="005A5C82"/>
    <w:rsid w:val="006A11BB"/>
    <w:rsid w:val="007113A0"/>
    <w:rsid w:val="00725752"/>
    <w:rsid w:val="00755A8A"/>
    <w:rsid w:val="00961D6A"/>
    <w:rsid w:val="00975682"/>
    <w:rsid w:val="009E5736"/>
    <w:rsid w:val="00A22BC5"/>
    <w:rsid w:val="00AC757C"/>
    <w:rsid w:val="00B26D79"/>
    <w:rsid w:val="00B540FF"/>
    <w:rsid w:val="00BD727D"/>
    <w:rsid w:val="00BE374A"/>
    <w:rsid w:val="00C52B11"/>
    <w:rsid w:val="00CB7FF9"/>
    <w:rsid w:val="00CF71B6"/>
    <w:rsid w:val="00E05496"/>
    <w:rsid w:val="00E52245"/>
    <w:rsid w:val="00E714F6"/>
    <w:rsid w:val="00E94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3129E3B"/>
  <w15:chartTrackingRefBased/>
  <w15:docId w15:val="{85C1CA8A-D574-4317-8155-9E76F83E1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284B8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mOCLN3P3Rmm2a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CmOCLN3P3Rmm2a歲出政事別總表.dot</Template>
  <TotalTime>46</TotalTime>
  <Pages>1</Pages>
  <Words>702</Words>
  <Characters>2641</Characters>
  <Application>Microsoft Office Word</Application>
  <DocSecurity>0</DocSecurity>
  <Lines>22</Lines>
  <Paragraphs>6</Paragraphs>
  <ScaleCrop>false</ScaleCrop>
  <Company>N.A.O.</Company>
  <LinksUpToDate>false</LinksUpToDate>
  <CharactersWithSpaces>3337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林泳安</dc:creator>
  <cp:keywords/>
  <cp:lastModifiedBy>王詠萱</cp:lastModifiedBy>
  <cp:revision>18</cp:revision>
  <cp:lastPrinted>2026-06-11T09:41:00Z</cp:lastPrinted>
  <dcterms:created xsi:type="dcterms:W3CDTF">2026-06-11T09:38:00Z</dcterms:created>
  <dcterms:modified xsi:type="dcterms:W3CDTF">2026-07-14T04:08:00Z</dcterms:modified>
</cp:coreProperties>
</file>